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Harwich and North Essex</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Harwich and North Essex</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Harwich and North Essex</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Harwich and North Essex</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Harwich and North Essex</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Harwich and North Essex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55.6% </w:t>
      </w:r>
      <w:r w:rsidRPr="004747BF">
        <w:rPr>
          <w:rFonts w:ascii="Libre Franklin Light" w:eastAsia="Times New Roman" w:hAnsi="Libre Franklin Light" w:cs="Calibri Light"/>
        </w:rPr>
        <w:t xml:space="preserve">of those respondents classified as PGSI 8+ in Harwich and North Essex</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Harwich and North Essex is estimated to be </w:t>
      </w:r>
      <w:r w:rsidRPr="00773DF7">
        <w:rPr>
          <w:rFonts w:ascii="Libre Franklin Light" w:eastAsia="Times New Roman" w:hAnsi="Libre Franklin Light" w:cs="Calibri Light"/>
          <w:b/>
          <w:bCs/>
          <w:color w:val="C45911" w:themeColor="accent2" w:themeShade="BF"/>
        </w:rPr>
        <w:t xml:space="preserve">£1,161,761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Harwich and North Essex</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Harwich and North Essex</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Harwich and North Essex</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Harwich and North Essex</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arwich and North Essex.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Harwich and North Essex</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arwich and North Essex.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Harwich and North Essex</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Harwich and North Essex</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55.6%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arwich and North Essex.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Harwich and North Essex</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Harwich and North Essex</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Harwich and North Essex</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44.4%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Harwich and North Essex</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Harwich and North Essex</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Harwich and North Essex</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£1,161,761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Harwich and North Essex</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£18,923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£391,342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£28,034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£7,885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£14,455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£701,122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£1,161,761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Harwich and North Essex</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Harwich and North Essex</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Harwich and North Essex</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Harwich and North Essex</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Harwich and North Essex</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Harwich and North Essex</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Harwich and North Essex</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Harwich and North Essex</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Harwich and North Essex</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Harwich and North Essex</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Harwich and North Essex</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Harwich and North Essex</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9090926-2ECE-4400-9BF5-53EABAC097D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